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1" w:type="dxa"/>
        <w:tblInd w:w="108" w:type="dxa"/>
        <w:tblLook w:val="0000"/>
      </w:tblPr>
      <w:tblGrid>
        <w:gridCol w:w="965"/>
        <w:gridCol w:w="5835"/>
        <w:gridCol w:w="1234"/>
        <w:gridCol w:w="1596"/>
        <w:gridCol w:w="1223"/>
        <w:gridCol w:w="1224"/>
        <w:gridCol w:w="1224"/>
        <w:gridCol w:w="1300"/>
      </w:tblGrid>
      <w:tr w:rsidR="00965732" w:rsidRPr="004E11E1" w:rsidTr="001B203B">
        <w:trPr>
          <w:trHeight w:val="838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732" w:rsidRPr="004E11E1" w:rsidRDefault="00965732" w:rsidP="001072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732" w:rsidRPr="004E11E1" w:rsidRDefault="00965732" w:rsidP="0010722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 товара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732" w:rsidRDefault="00107220" w:rsidP="0010722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Цена в м</w:t>
            </w:r>
            <w:r w:rsidR="00965732" w:rsidRPr="004E11E1">
              <w:rPr>
                <w:color w:val="000000"/>
                <w:sz w:val="18"/>
                <w:szCs w:val="18"/>
              </w:rPr>
              <w:t>агазин</w:t>
            </w:r>
            <w:r>
              <w:rPr>
                <w:color w:val="000000"/>
                <w:sz w:val="18"/>
                <w:szCs w:val="18"/>
              </w:rPr>
              <w:t>ах</w:t>
            </w:r>
          </w:p>
          <w:p w:rsidR="00965732" w:rsidRDefault="00965732" w:rsidP="00107220">
            <w:pPr>
              <w:jc w:val="center"/>
              <w:rPr>
                <w:color w:val="000000"/>
                <w:sz w:val="18"/>
                <w:szCs w:val="18"/>
              </w:rPr>
            </w:pPr>
            <w:r w:rsidRPr="004E11E1">
              <w:rPr>
                <w:color w:val="000000"/>
                <w:sz w:val="18"/>
                <w:szCs w:val="18"/>
              </w:rPr>
              <w:t>федеральных</w:t>
            </w:r>
          </w:p>
          <w:p w:rsidR="00965732" w:rsidRPr="004E11E1" w:rsidRDefault="00965732" w:rsidP="00107220">
            <w:pPr>
              <w:jc w:val="center"/>
              <w:rPr>
                <w:color w:val="000000"/>
                <w:sz w:val="18"/>
                <w:szCs w:val="18"/>
              </w:rPr>
            </w:pPr>
            <w:r w:rsidRPr="004E11E1">
              <w:rPr>
                <w:color w:val="000000"/>
                <w:sz w:val="18"/>
                <w:szCs w:val="18"/>
              </w:rPr>
              <w:t>сетей</w:t>
            </w:r>
            <w:r w:rsidR="00107220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="00107220">
              <w:rPr>
                <w:color w:val="000000"/>
                <w:sz w:val="18"/>
                <w:szCs w:val="18"/>
              </w:rPr>
              <w:t>руб</w:t>
            </w:r>
            <w:proofErr w:type="spellEnd"/>
            <w:r w:rsidR="00107220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7220" w:rsidRDefault="00107220" w:rsidP="0010722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Цена в м</w:t>
            </w:r>
            <w:r w:rsidRPr="004E11E1">
              <w:rPr>
                <w:color w:val="000000"/>
                <w:sz w:val="18"/>
                <w:szCs w:val="18"/>
              </w:rPr>
              <w:t>агазин</w:t>
            </w:r>
            <w:r>
              <w:rPr>
                <w:color w:val="000000"/>
                <w:sz w:val="18"/>
                <w:szCs w:val="18"/>
              </w:rPr>
              <w:t>ах</w:t>
            </w:r>
          </w:p>
          <w:p w:rsidR="00965732" w:rsidRDefault="00107220" w:rsidP="0010722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</w:t>
            </w:r>
            <w:r w:rsidR="00965732" w:rsidRPr="004E11E1">
              <w:rPr>
                <w:color w:val="000000"/>
                <w:sz w:val="18"/>
                <w:szCs w:val="18"/>
              </w:rPr>
              <w:t>окальных</w:t>
            </w:r>
          </w:p>
          <w:p w:rsidR="00965732" w:rsidRPr="004E11E1" w:rsidRDefault="00965732" w:rsidP="00107220">
            <w:pPr>
              <w:jc w:val="center"/>
              <w:rPr>
                <w:color w:val="000000"/>
                <w:sz w:val="18"/>
                <w:szCs w:val="18"/>
              </w:rPr>
            </w:pPr>
            <w:r w:rsidRPr="004E11E1">
              <w:rPr>
                <w:color w:val="000000"/>
                <w:sz w:val="18"/>
                <w:szCs w:val="18"/>
              </w:rPr>
              <w:t>сетей</w:t>
            </w:r>
            <w:r w:rsidR="00107220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="00107220">
              <w:rPr>
                <w:color w:val="000000"/>
                <w:sz w:val="18"/>
                <w:szCs w:val="18"/>
              </w:rPr>
              <w:t>руб</w:t>
            </w:r>
            <w:proofErr w:type="spellEnd"/>
            <w:r w:rsidR="00107220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732" w:rsidRPr="004E11E1" w:rsidRDefault="00107220" w:rsidP="0010722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Цена </w:t>
            </w:r>
            <w:r w:rsidR="00BB0FD2">
              <w:rPr>
                <w:color w:val="000000"/>
                <w:sz w:val="18"/>
                <w:szCs w:val="18"/>
              </w:rPr>
              <w:t xml:space="preserve">в </w:t>
            </w:r>
            <w:r>
              <w:rPr>
                <w:color w:val="000000"/>
                <w:sz w:val="18"/>
                <w:szCs w:val="18"/>
              </w:rPr>
              <w:t>н</w:t>
            </w:r>
            <w:r w:rsidR="00965732" w:rsidRPr="004E11E1">
              <w:rPr>
                <w:color w:val="000000"/>
                <w:sz w:val="18"/>
                <w:szCs w:val="18"/>
              </w:rPr>
              <w:t>есетевы</w:t>
            </w:r>
            <w:r>
              <w:rPr>
                <w:color w:val="000000"/>
                <w:sz w:val="18"/>
                <w:szCs w:val="18"/>
              </w:rPr>
              <w:t>х</w:t>
            </w:r>
            <w:r w:rsidR="00BB0FD2">
              <w:rPr>
                <w:color w:val="000000"/>
                <w:sz w:val="18"/>
                <w:szCs w:val="18"/>
              </w:rPr>
              <w:t xml:space="preserve"> </w:t>
            </w:r>
            <w:r w:rsidR="00965732" w:rsidRPr="004E11E1">
              <w:rPr>
                <w:color w:val="000000"/>
                <w:sz w:val="18"/>
                <w:szCs w:val="18"/>
              </w:rPr>
              <w:t>магазин</w:t>
            </w:r>
            <w:r>
              <w:rPr>
                <w:color w:val="000000"/>
                <w:sz w:val="18"/>
                <w:szCs w:val="18"/>
              </w:rPr>
              <w:t>ах (руб.)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732" w:rsidRPr="00107220" w:rsidRDefault="00965732" w:rsidP="00107220">
            <w:pPr>
              <w:jc w:val="center"/>
              <w:rPr>
                <w:color w:val="000000"/>
                <w:sz w:val="18"/>
                <w:szCs w:val="18"/>
              </w:rPr>
            </w:pPr>
            <w:r w:rsidRPr="00107220">
              <w:rPr>
                <w:bCs/>
              </w:rPr>
              <w:t>Средние величины          по району</w:t>
            </w:r>
            <w:r w:rsidR="00107220">
              <w:rPr>
                <w:bCs/>
              </w:rPr>
              <w:t xml:space="preserve"> (руб.)</w:t>
            </w:r>
          </w:p>
          <w:p w:rsidR="00965732" w:rsidRPr="00107220" w:rsidRDefault="00965732" w:rsidP="0010722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D5228" w:rsidRPr="004E11E1" w:rsidTr="001657A6">
        <w:trPr>
          <w:trHeight w:val="269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  <w:bookmarkStart w:id="0" w:name="_GoBack" w:colFirst="7" w:colLast="7"/>
          </w:p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Говядина (кроме бескостного мяса), кг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350,00</w:t>
            </w:r>
          </w:p>
        </w:tc>
      </w:tr>
      <w:tr w:rsidR="000D5228" w:rsidRPr="004E11E1" w:rsidTr="00A4551E">
        <w:trPr>
          <w:trHeight w:val="414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Свинина (кроме бескостного мяса),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250,00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250,00</w:t>
            </w:r>
          </w:p>
        </w:tc>
      </w:tr>
      <w:tr w:rsidR="000D5228" w:rsidRPr="004E11E1" w:rsidTr="00A4551E">
        <w:trPr>
          <w:trHeight w:val="414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Баранина (кроме бескостного мяса),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340,00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340,00</w:t>
            </w:r>
          </w:p>
        </w:tc>
      </w:tr>
      <w:tr w:rsidR="000D5228" w:rsidRPr="004E11E1" w:rsidTr="00A4551E">
        <w:trPr>
          <w:trHeight w:val="414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Куры (кроме куриных окорочков),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112,90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116,90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116,90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120,00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125,00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117,96</w:t>
            </w:r>
          </w:p>
        </w:tc>
      </w:tr>
      <w:tr w:rsidR="000D5228" w:rsidRPr="004E11E1" w:rsidTr="00A4551E">
        <w:trPr>
          <w:trHeight w:val="414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A429F">
              <w:rPr>
                <w:rFonts w:ascii="Arial" w:hAnsi="Arial" w:cs="Arial"/>
                <w:sz w:val="18"/>
                <w:szCs w:val="18"/>
              </w:rPr>
              <w:t>Рыба</w:t>
            </w:r>
            <w:proofErr w:type="gramEnd"/>
            <w:r w:rsidRPr="00CA429F">
              <w:rPr>
                <w:rFonts w:ascii="Arial" w:hAnsi="Arial" w:cs="Arial"/>
                <w:sz w:val="18"/>
                <w:szCs w:val="18"/>
              </w:rPr>
              <w:t xml:space="preserve"> замороженная разделанная,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129,90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139,90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139,90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130,00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132,16</w:t>
            </w:r>
          </w:p>
        </w:tc>
      </w:tr>
      <w:tr w:rsidR="000D5228" w:rsidRPr="004E11E1" w:rsidTr="00A4551E">
        <w:trPr>
          <w:trHeight w:val="414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 xml:space="preserve">Масло сливочное,  </w:t>
            </w:r>
            <w:proofErr w:type="gramStart"/>
            <w:r w:rsidRPr="00CA429F">
              <w:rPr>
                <w:rFonts w:ascii="Arial" w:hAnsi="Arial" w:cs="Arial"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449,00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464,50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464,50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420,00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520,00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478,70</w:t>
            </w:r>
          </w:p>
        </w:tc>
      </w:tr>
      <w:tr w:rsidR="000D5228" w:rsidRPr="004E11E1" w:rsidTr="00A4551E">
        <w:trPr>
          <w:trHeight w:val="414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Масло подсолнечное,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69,90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84,90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88,00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82,00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93,78</w:t>
            </w:r>
          </w:p>
        </w:tc>
      </w:tr>
      <w:tr w:rsidR="000D5228" w:rsidRPr="004E11E1" w:rsidTr="00A4551E">
        <w:trPr>
          <w:trHeight w:val="420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Молоко питьевое цельное пастеризованное 2,5-3,2% жирности, л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49,80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44,90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44,90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49,00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54,00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49,54</w:t>
            </w:r>
          </w:p>
        </w:tc>
      </w:tr>
      <w:tr w:rsidR="000D5228" w:rsidRPr="004E11E1" w:rsidTr="00A4551E">
        <w:trPr>
          <w:trHeight w:val="420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Яйца куриные, 10 шт.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52,00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44,00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48,00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60,00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65,00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57,00</w:t>
            </w:r>
          </w:p>
        </w:tc>
      </w:tr>
      <w:tr w:rsidR="000D5228" w:rsidRPr="004E11E1" w:rsidTr="00A4551E">
        <w:trPr>
          <w:trHeight w:val="420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Сахар-песок,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49,00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44,90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45,90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48,00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47,78</w:t>
            </w:r>
          </w:p>
        </w:tc>
      </w:tr>
      <w:tr w:rsidR="000D5228" w:rsidRPr="004E11E1" w:rsidTr="00A4551E">
        <w:trPr>
          <w:trHeight w:val="420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Чай черный байховый,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380,00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580,00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580,00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420,00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438,00</w:t>
            </w:r>
          </w:p>
        </w:tc>
      </w:tr>
      <w:tr w:rsidR="000D5228" w:rsidRPr="004E11E1" w:rsidTr="00A4551E">
        <w:trPr>
          <w:trHeight w:val="420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 xml:space="preserve">Соль поваренная пищевая, </w:t>
            </w:r>
            <w:proofErr w:type="gramStart"/>
            <w:r w:rsidRPr="00CA429F">
              <w:rPr>
                <w:rFonts w:ascii="Arial" w:hAnsi="Arial" w:cs="Arial"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8,60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9,90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9,90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12,50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11,00</w:t>
            </w:r>
          </w:p>
        </w:tc>
      </w:tr>
      <w:tr w:rsidR="000D5228" w:rsidRPr="004E11E1" w:rsidTr="00A4551E">
        <w:trPr>
          <w:trHeight w:val="420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Мука пшеничная,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34,95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32,00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39,00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35,79</w:t>
            </w:r>
          </w:p>
        </w:tc>
      </w:tr>
      <w:tr w:rsidR="000D5228" w:rsidRPr="004E11E1" w:rsidTr="00A4551E">
        <w:trPr>
          <w:trHeight w:val="420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Хлеб ржаной, ржано-пшеничный, 0,65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21,90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24,90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28,00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26,38</w:t>
            </w:r>
          </w:p>
        </w:tc>
      </w:tr>
      <w:tr w:rsidR="000D5228" w:rsidRPr="004E11E1" w:rsidTr="00A4551E">
        <w:trPr>
          <w:trHeight w:val="420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Хлеб и булочные изделия из пшеничной муки 1 и 2 сортов, 0,4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23,40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23,40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28,00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28,00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25,68</w:t>
            </w:r>
          </w:p>
        </w:tc>
      </w:tr>
      <w:tr w:rsidR="000D5228" w:rsidRPr="004E11E1" w:rsidTr="00A4551E">
        <w:trPr>
          <w:trHeight w:val="420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Рис шлифованный,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49,90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49,90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62,00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62,00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57,98</w:t>
            </w:r>
          </w:p>
        </w:tc>
      </w:tr>
      <w:tr w:rsidR="000D5228" w:rsidRPr="004E11E1" w:rsidTr="00A4551E">
        <w:trPr>
          <w:trHeight w:val="266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Пшено,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48,90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34,90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34,90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47,00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43,36</w:t>
            </w:r>
          </w:p>
        </w:tc>
      </w:tr>
      <w:tr w:rsidR="000D5228" w:rsidRPr="004E11E1" w:rsidTr="00A4551E">
        <w:trPr>
          <w:trHeight w:val="266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Крупа гречневая-ядрица,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68,00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64,90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64,90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72,00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72,00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68,98</w:t>
            </w:r>
          </w:p>
        </w:tc>
      </w:tr>
      <w:tr w:rsidR="000D5228" w:rsidRPr="004E11E1" w:rsidTr="00A4551E">
        <w:trPr>
          <w:trHeight w:val="266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Вермишель,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37,78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33,90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36,90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39,00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36,74</w:t>
            </w:r>
          </w:p>
        </w:tc>
      </w:tr>
      <w:tr w:rsidR="000D5228" w:rsidRPr="004E11E1" w:rsidTr="00A4551E">
        <w:trPr>
          <w:trHeight w:val="266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Макаронные изделия из пшеничной муки высшего сорта,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33,90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36,90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39,00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36,98</w:t>
            </w:r>
          </w:p>
        </w:tc>
      </w:tr>
      <w:tr w:rsidR="000D5228" w:rsidRPr="004E11E1" w:rsidTr="00A4551E">
        <w:trPr>
          <w:trHeight w:val="266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Картофель,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18,90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 w:rsidP="00ED267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18,90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18,90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18,76</w:t>
            </w:r>
          </w:p>
        </w:tc>
      </w:tr>
      <w:tr w:rsidR="000D5228" w:rsidRPr="004E11E1" w:rsidTr="00A4551E">
        <w:trPr>
          <w:trHeight w:val="266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Капуста белокочанная свежая,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14,90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14,90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14,90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15,76</w:t>
            </w:r>
          </w:p>
        </w:tc>
      </w:tr>
      <w:tr w:rsidR="000D5228" w:rsidRPr="004E11E1" w:rsidTr="00A4551E">
        <w:trPr>
          <w:trHeight w:val="266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Лук репчатый,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17,90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17,90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18,78</w:t>
            </w:r>
          </w:p>
        </w:tc>
      </w:tr>
      <w:tr w:rsidR="000D5228" w:rsidRPr="004E11E1" w:rsidTr="00A4551E">
        <w:trPr>
          <w:trHeight w:val="266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4E11E1" w:rsidRDefault="000D5228" w:rsidP="000C08D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228" w:rsidRPr="00CA429F" w:rsidRDefault="000D5228" w:rsidP="000C08D1">
            <w:pPr>
              <w:rPr>
                <w:rFonts w:ascii="Arial" w:hAnsi="Arial" w:cs="Arial"/>
                <w:sz w:val="18"/>
                <w:szCs w:val="18"/>
              </w:rPr>
            </w:pPr>
            <w:r w:rsidRPr="00CA429F">
              <w:rPr>
                <w:rFonts w:ascii="Arial" w:hAnsi="Arial" w:cs="Arial"/>
                <w:sz w:val="18"/>
                <w:szCs w:val="18"/>
              </w:rPr>
              <w:t>Морковь, кг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19,90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17,90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19,90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23,00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228" w:rsidRDefault="000D52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21,36</w:t>
            </w:r>
          </w:p>
        </w:tc>
      </w:tr>
      <w:bookmarkEnd w:id="0"/>
    </w:tbl>
    <w:p w:rsidR="006D1154" w:rsidRPr="004E11E1" w:rsidRDefault="006D1154" w:rsidP="001657A6">
      <w:pPr>
        <w:pStyle w:val="af5"/>
        <w:ind w:firstLine="567"/>
        <w:jc w:val="both"/>
        <w:rPr>
          <w:sz w:val="18"/>
          <w:szCs w:val="18"/>
          <w:u w:val="single"/>
        </w:rPr>
      </w:pPr>
    </w:p>
    <w:sectPr w:rsidR="006D1154" w:rsidRPr="004E11E1" w:rsidSect="002005B7">
      <w:headerReference w:type="even" r:id="rId8"/>
      <w:footerReference w:type="even" r:id="rId9"/>
      <w:footerReference w:type="default" r:id="rId10"/>
      <w:footerReference w:type="first" r:id="rId11"/>
      <w:pgSz w:w="16840" w:h="11907" w:orient="landscape" w:code="9"/>
      <w:pgMar w:top="426" w:right="709" w:bottom="0" w:left="85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26A" w:rsidRDefault="00C0526A">
      <w:r>
        <w:separator/>
      </w:r>
    </w:p>
  </w:endnote>
  <w:endnote w:type="continuationSeparator" w:id="1">
    <w:p w:rsidR="00C0526A" w:rsidRDefault="00C05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29F" w:rsidRDefault="00A200D3" w:rsidP="00DD46D1">
    <w:pPr>
      <w:pStyle w:val="a9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 w:rsidR="00CA429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A429F" w:rsidRDefault="00CA429F" w:rsidP="00CD19AB">
    <w:pPr>
      <w:pStyle w:val="a9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29F" w:rsidRDefault="00CA429F" w:rsidP="00A737C1">
    <w:pPr>
      <w:pStyle w:val="a9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29F" w:rsidRDefault="00CA429F" w:rsidP="00531EF0">
    <w:pPr>
      <w:pStyle w:val="a9"/>
      <w:rPr>
        <w:sz w:val="16"/>
      </w:rPr>
    </w:pPr>
  </w:p>
  <w:p w:rsidR="00CA429F" w:rsidRDefault="00CA429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26A" w:rsidRDefault="00C0526A">
      <w:r>
        <w:separator/>
      </w:r>
    </w:p>
  </w:footnote>
  <w:footnote w:type="continuationSeparator" w:id="1">
    <w:p w:rsidR="00C0526A" w:rsidRDefault="00C05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29F" w:rsidRDefault="00A200D3" w:rsidP="00531EF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A429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A429F" w:rsidRDefault="00CA429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53B6B"/>
    <w:multiLevelType w:val="hybridMultilevel"/>
    <w:tmpl w:val="DCF8B6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C6A5BEC">
      <w:start w:val="1"/>
      <w:numFmt w:val="decimal"/>
      <w:lvlText w:val="%2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2">
    <w:nsid w:val="69D43570"/>
    <w:multiLevelType w:val="hybridMultilevel"/>
    <w:tmpl w:val="A3E4FDDE"/>
    <w:lvl w:ilvl="0" w:tplc="0419000F">
      <w:start w:val="1"/>
      <w:numFmt w:val="decimal"/>
      <w:pStyle w:val="a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mirrorMargins/>
  <w:activeWritingStyle w:appName="MSWord" w:lang="ru-RU" w:vendorID="1" w:dllVersion="512" w:checkStyle="1"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70E9"/>
    <w:rsid w:val="0000018D"/>
    <w:rsid w:val="00002123"/>
    <w:rsid w:val="00004050"/>
    <w:rsid w:val="00005A30"/>
    <w:rsid w:val="000066E7"/>
    <w:rsid w:val="00010F5A"/>
    <w:rsid w:val="000112E9"/>
    <w:rsid w:val="00013FF0"/>
    <w:rsid w:val="00016904"/>
    <w:rsid w:val="00017674"/>
    <w:rsid w:val="0002087F"/>
    <w:rsid w:val="0002090C"/>
    <w:rsid w:val="0002139F"/>
    <w:rsid w:val="00021723"/>
    <w:rsid w:val="00022C2A"/>
    <w:rsid w:val="000238D5"/>
    <w:rsid w:val="00025591"/>
    <w:rsid w:val="000276D5"/>
    <w:rsid w:val="00027EBC"/>
    <w:rsid w:val="0003035F"/>
    <w:rsid w:val="000319DF"/>
    <w:rsid w:val="00031DAA"/>
    <w:rsid w:val="00031E7D"/>
    <w:rsid w:val="00040A17"/>
    <w:rsid w:val="00040C61"/>
    <w:rsid w:val="000410B3"/>
    <w:rsid w:val="000411ED"/>
    <w:rsid w:val="00041ADA"/>
    <w:rsid w:val="00041BF1"/>
    <w:rsid w:val="00043C2C"/>
    <w:rsid w:val="000451E0"/>
    <w:rsid w:val="00045802"/>
    <w:rsid w:val="00045822"/>
    <w:rsid w:val="000478A2"/>
    <w:rsid w:val="00047BFE"/>
    <w:rsid w:val="00050277"/>
    <w:rsid w:val="0005176A"/>
    <w:rsid w:val="00052472"/>
    <w:rsid w:val="00052B5B"/>
    <w:rsid w:val="00055608"/>
    <w:rsid w:val="000558D6"/>
    <w:rsid w:val="00061F20"/>
    <w:rsid w:val="000645C1"/>
    <w:rsid w:val="000675B2"/>
    <w:rsid w:val="000712F2"/>
    <w:rsid w:val="00071995"/>
    <w:rsid w:val="00077DDC"/>
    <w:rsid w:val="000852D6"/>
    <w:rsid w:val="0008731D"/>
    <w:rsid w:val="000914F0"/>
    <w:rsid w:val="00091F83"/>
    <w:rsid w:val="00094268"/>
    <w:rsid w:val="00094C58"/>
    <w:rsid w:val="000957C5"/>
    <w:rsid w:val="00096647"/>
    <w:rsid w:val="000A1DEF"/>
    <w:rsid w:val="000A3218"/>
    <w:rsid w:val="000A3C70"/>
    <w:rsid w:val="000A6F0A"/>
    <w:rsid w:val="000B0F5B"/>
    <w:rsid w:val="000B4B72"/>
    <w:rsid w:val="000B5466"/>
    <w:rsid w:val="000B5D78"/>
    <w:rsid w:val="000B7E8A"/>
    <w:rsid w:val="000C08D1"/>
    <w:rsid w:val="000C28CC"/>
    <w:rsid w:val="000C29FB"/>
    <w:rsid w:val="000C39EF"/>
    <w:rsid w:val="000C531A"/>
    <w:rsid w:val="000C562E"/>
    <w:rsid w:val="000C674E"/>
    <w:rsid w:val="000D0F63"/>
    <w:rsid w:val="000D0F73"/>
    <w:rsid w:val="000D2139"/>
    <w:rsid w:val="000D2724"/>
    <w:rsid w:val="000D4384"/>
    <w:rsid w:val="000D5228"/>
    <w:rsid w:val="000D6D5E"/>
    <w:rsid w:val="000E0E25"/>
    <w:rsid w:val="000E1119"/>
    <w:rsid w:val="000E19E6"/>
    <w:rsid w:val="000F1576"/>
    <w:rsid w:val="000F3B39"/>
    <w:rsid w:val="00102491"/>
    <w:rsid w:val="001029ED"/>
    <w:rsid w:val="00103EF7"/>
    <w:rsid w:val="00105E7D"/>
    <w:rsid w:val="00107220"/>
    <w:rsid w:val="001113BF"/>
    <w:rsid w:val="00115861"/>
    <w:rsid w:val="00115EBF"/>
    <w:rsid w:val="001224AA"/>
    <w:rsid w:val="00122D36"/>
    <w:rsid w:val="00122FB0"/>
    <w:rsid w:val="00123DF7"/>
    <w:rsid w:val="0012433C"/>
    <w:rsid w:val="0013148A"/>
    <w:rsid w:val="00132DEC"/>
    <w:rsid w:val="00135441"/>
    <w:rsid w:val="001405D0"/>
    <w:rsid w:val="00143215"/>
    <w:rsid w:val="00146F66"/>
    <w:rsid w:val="00147C46"/>
    <w:rsid w:val="001500F9"/>
    <w:rsid w:val="00152265"/>
    <w:rsid w:val="001526DE"/>
    <w:rsid w:val="00153A9E"/>
    <w:rsid w:val="00155167"/>
    <w:rsid w:val="0015699C"/>
    <w:rsid w:val="001575DC"/>
    <w:rsid w:val="001612C2"/>
    <w:rsid w:val="00162926"/>
    <w:rsid w:val="001657A6"/>
    <w:rsid w:val="00166793"/>
    <w:rsid w:val="00171AB1"/>
    <w:rsid w:val="001720AD"/>
    <w:rsid w:val="001730D9"/>
    <w:rsid w:val="00177C2A"/>
    <w:rsid w:val="00187E96"/>
    <w:rsid w:val="001902DD"/>
    <w:rsid w:val="00190FCF"/>
    <w:rsid w:val="00193A22"/>
    <w:rsid w:val="00196E9A"/>
    <w:rsid w:val="001A4F47"/>
    <w:rsid w:val="001A5234"/>
    <w:rsid w:val="001A5457"/>
    <w:rsid w:val="001A7809"/>
    <w:rsid w:val="001B029E"/>
    <w:rsid w:val="001B203B"/>
    <w:rsid w:val="001B51DA"/>
    <w:rsid w:val="001B73B3"/>
    <w:rsid w:val="001C0D7A"/>
    <w:rsid w:val="001C4FDC"/>
    <w:rsid w:val="001D7C16"/>
    <w:rsid w:val="001E165D"/>
    <w:rsid w:val="001E28D8"/>
    <w:rsid w:val="001E4D4B"/>
    <w:rsid w:val="001E5F0F"/>
    <w:rsid w:val="001E6DD4"/>
    <w:rsid w:val="001F0629"/>
    <w:rsid w:val="001F3378"/>
    <w:rsid w:val="001F553E"/>
    <w:rsid w:val="002005B7"/>
    <w:rsid w:val="002008DF"/>
    <w:rsid w:val="002018CA"/>
    <w:rsid w:val="002028A7"/>
    <w:rsid w:val="00202DB9"/>
    <w:rsid w:val="00205EA6"/>
    <w:rsid w:val="00206E32"/>
    <w:rsid w:val="0021474C"/>
    <w:rsid w:val="00217326"/>
    <w:rsid w:val="00222547"/>
    <w:rsid w:val="00222A91"/>
    <w:rsid w:val="0022610D"/>
    <w:rsid w:val="00227171"/>
    <w:rsid w:val="00232728"/>
    <w:rsid w:val="00233484"/>
    <w:rsid w:val="0023764E"/>
    <w:rsid w:val="00242CD4"/>
    <w:rsid w:val="00247D23"/>
    <w:rsid w:val="002509F1"/>
    <w:rsid w:val="002541C8"/>
    <w:rsid w:val="002566CE"/>
    <w:rsid w:val="00260783"/>
    <w:rsid w:val="00262874"/>
    <w:rsid w:val="0026383D"/>
    <w:rsid w:val="0026573B"/>
    <w:rsid w:val="00270A05"/>
    <w:rsid w:val="00271905"/>
    <w:rsid w:val="00276600"/>
    <w:rsid w:val="00277A63"/>
    <w:rsid w:val="00282BEA"/>
    <w:rsid w:val="00283E80"/>
    <w:rsid w:val="00285474"/>
    <w:rsid w:val="00285C69"/>
    <w:rsid w:val="00287C82"/>
    <w:rsid w:val="0029414F"/>
    <w:rsid w:val="002962BB"/>
    <w:rsid w:val="002A2FAA"/>
    <w:rsid w:val="002A3164"/>
    <w:rsid w:val="002A32C8"/>
    <w:rsid w:val="002A620C"/>
    <w:rsid w:val="002B19F6"/>
    <w:rsid w:val="002B20AF"/>
    <w:rsid w:val="002B4727"/>
    <w:rsid w:val="002B54E7"/>
    <w:rsid w:val="002B665A"/>
    <w:rsid w:val="002C1243"/>
    <w:rsid w:val="002C2477"/>
    <w:rsid w:val="002C274A"/>
    <w:rsid w:val="002C4074"/>
    <w:rsid w:val="002C45BE"/>
    <w:rsid w:val="002C484F"/>
    <w:rsid w:val="002C48EE"/>
    <w:rsid w:val="002D196A"/>
    <w:rsid w:val="002E1FC7"/>
    <w:rsid w:val="002E4612"/>
    <w:rsid w:val="002E472A"/>
    <w:rsid w:val="002E4C39"/>
    <w:rsid w:val="002F06C0"/>
    <w:rsid w:val="002F1CE4"/>
    <w:rsid w:val="002F3BBB"/>
    <w:rsid w:val="002F5D42"/>
    <w:rsid w:val="00303003"/>
    <w:rsid w:val="00303405"/>
    <w:rsid w:val="00303D3C"/>
    <w:rsid w:val="00304560"/>
    <w:rsid w:val="00304A57"/>
    <w:rsid w:val="003050D1"/>
    <w:rsid w:val="00306024"/>
    <w:rsid w:val="003066C5"/>
    <w:rsid w:val="00310A9E"/>
    <w:rsid w:val="003111E3"/>
    <w:rsid w:val="00313C44"/>
    <w:rsid w:val="00313E54"/>
    <w:rsid w:val="0031474A"/>
    <w:rsid w:val="00316DB6"/>
    <w:rsid w:val="003171F0"/>
    <w:rsid w:val="00321720"/>
    <w:rsid w:val="003314DD"/>
    <w:rsid w:val="00333303"/>
    <w:rsid w:val="00333F60"/>
    <w:rsid w:val="0033680E"/>
    <w:rsid w:val="00336FAC"/>
    <w:rsid w:val="003432FE"/>
    <w:rsid w:val="00344454"/>
    <w:rsid w:val="0034553B"/>
    <w:rsid w:val="0034609A"/>
    <w:rsid w:val="00347DA8"/>
    <w:rsid w:val="003514A8"/>
    <w:rsid w:val="00351D6E"/>
    <w:rsid w:val="00355621"/>
    <w:rsid w:val="003624B8"/>
    <w:rsid w:val="00362A23"/>
    <w:rsid w:val="00362B9B"/>
    <w:rsid w:val="00363E01"/>
    <w:rsid w:val="00364B6C"/>
    <w:rsid w:val="00364CB1"/>
    <w:rsid w:val="00366F1B"/>
    <w:rsid w:val="00367994"/>
    <w:rsid w:val="00372B28"/>
    <w:rsid w:val="0037353B"/>
    <w:rsid w:val="00374271"/>
    <w:rsid w:val="00376D50"/>
    <w:rsid w:val="003778B2"/>
    <w:rsid w:val="00380C2E"/>
    <w:rsid w:val="00381BD6"/>
    <w:rsid w:val="003849F9"/>
    <w:rsid w:val="00391E48"/>
    <w:rsid w:val="00397EA3"/>
    <w:rsid w:val="003A450A"/>
    <w:rsid w:val="003A5662"/>
    <w:rsid w:val="003A5CDB"/>
    <w:rsid w:val="003A5F2E"/>
    <w:rsid w:val="003A7E92"/>
    <w:rsid w:val="003B0BBD"/>
    <w:rsid w:val="003B153D"/>
    <w:rsid w:val="003B3827"/>
    <w:rsid w:val="003B4E62"/>
    <w:rsid w:val="003B7028"/>
    <w:rsid w:val="003B7AAA"/>
    <w:rsid w:val="003C007F"/>
    <w:rsid w:val="003C57F7"/>
    <w:rsid w:val="003C6052"/>
    <w:rsid w:val="003C6571"/>
    <w:rsid w:val="003D3507"/>
    <w:rsid w:val="003D531A"/>
    <w:rsid w:val="003D5E73"/>
    <w:rsid w:val="003D6384"/>
    <w:rsid w:val="003E3318"/>
    <w:rsid w:val="003E4773"/>
    <w:rsid w:val="003E4B9E"/>
    <w:rsid w:val="003E5944"/>
    <w:rsid w:val="003F0B3A"/>
    <w:rsid w:val="003F4523"/>
    <w:rsid w:val="0040147A"/>
    <w:rsid w:val="00402550"/>
    <w:rsid w:val="004041B8"/>
    <w:rsid w:val="00404C02"/>
    <w:rsid w:val="00407245"/>
    <w:rsid w:val="00411B3D"/>
    <w:rsid w:val="004136AE"/>
    <w:rsid w:val="0041453D"/>
    <w:rsid w:val="00421974"/>
    <w:rsid w:val="00425222"/>
    <w:rsid w:val="00426454"/>
    <w:rsid w:val="00427126"/>
    <w:rsid w:val="00433312"/>
    <w:rsid w:val="004341F9"/>
    <w:rsid w:val="004475C0"/>
    <w:rsid w:val="00447DF6"/>
    <w:rsid w:val="004527E2"/>
    <w:rsid w:val="0045340D"/>
    <w:rsid w:val="004535BA"/>
    <w:rsid w:val="004561BC"/>
    <w:rsid w:val="004564D1"/>
    <w:rsid w:val="00456ABB"/>
    <w:rsid w:val="0046505C"/>
    <w:rsid w:val="004675C7"/>
    <w:rsid w:val="004760C5"/>
    <w:rsid w:val="004778D5"/>
    <w:rsid w:val="00480895"/>
    <w:rsid w:val="004817CF"/>
    <w:rsid w:val="00481D17"/>
    <w:rsid w:val="00482331"/>
    <w:rsid w:val="004825A5"/>
    <w:rsid w:val="00482808"/>
    <w:rsid w:val="00483CDC"/>
    <w:rsid w:val="00484981"/>
    <w:rsid w:val="00485019"/>
    <w:rsid w:val="00486758"/>
    <w:rsid w:val="00486E4D"/>
    <w:rsid w:val="004877B3"/>
    <w:rsid w:val="00487F9A"/>
    <w:rsid w:val="00490BED"/>
    <w:rsid w:val="00491B0E"/>
    <w:rsid w:val="00493F87"/>
    <w:rsid w:val="00494E23"/>
    <w:rsid w:val="004956F6"/>
    <w:rsid w:val="004A317C"/>
    <w:rsid w:val="004A443C"/>
    <w:rsid w:val="004A7CC1"/>
    <w:rsid w:val="004B0BD8"/>
    <w:rsid w:val="004B5A1C"/>
    <w:rsid w:val="004C322F"/>
    <w:rsid w:val="004C78EC"/>
    <w:rsid w:val="004C7D91"/>
    <w:rsid w:val="004D1002"/>
    <w:rsid w:val="004D2549"/>
    <w:rsid w:val="004D6088"/>
    <w:rsid w:val="004D70A0"/>
    <w:rsid w:val="004E0162"/>
    <w:rsid w:val="004E11E1"/>
    <w:rsid w:val="004E1FAB"/>
    <w:rsid w:val="004E407B"/>
    <w:rsid w:val="004E4ED4"/>
    <w:rsid w:val="004E5145"/>
    <w:rsid w:val="004F31C3"/>
    <w:rsid w:val="004F48F8"/>
    <w:rsid w:val="004F4B30"/>
    <w:rsid w:val="004F5BCA"/>
    <w:rsid w:val="004F649F"/>
    <w:rsid w:val="004F7CBB"/>
    <w:rsid w:val="00501571"/>
    <w:rsid w:val="00501BD7"/>
    <w:rsid w:val="005026AA"/>
    <w:rsid w:val="005060A4"/>
    <w:rsid w:val="00513CCB"/>
    <w:rsid w:val="0051571B"/>
    <w:rsid w:val="00517BF4"/>
    <w:rsid w:val="005215C6"/>
    <w:rsid w:val="00522A62"/>
    <w:rsid w:val="00522BCA"/>
    <w:rsid w:val="00531EF0"/>
    <w:rsid w:val="00535285"/>
    <w:rsid w:val="005376B6"/>
    <w:rsid w:val="00547C9B"/>
    <w:rsid w:val="00550A5B"/>
    <w:rsid w:val="00551446"/>
    <w:rsid w:val="005545DE"/>
    <w:rsid w:val="0055729E"/>
    <w:rsid w:val="00560A66"/>
    <w:rsid w:val="00562C90"/>
    <w:rsid w:val="00564C41"/>
    <w:rsid w:val="00566EE8"/>
    <w:rsid w:val="00567955"/>
    <w:rsid w:val="00567BFF"/>
    <w:rsid w:val="00570495"/>
    <w:rsid w:val="00572399"/>
    <w:rsid w:val="00574BA8"/>
    <w:rsid w:val="00575CDA"/>
    <w:rsid w:val="005817C4"/>
    <w:rsid w:val="00581EB1"/>
    <w:rsid w:val="00582AEB"/>
    <w:rsid w:val="00585806"/>
    <w:rsid w:val="00585D1C"/>
    <w:rsid w:val="00586556"/>
    <w:rsid w:val="0058746E"/>
    <w:rsid w:val="00591B84"/>
    <w:rsid w:val="00595F31"/>
    <w:rsid w:val="005A2AD2"/>
    <w:rsid w:val="005A482A"/>
    <w:rsid w:val="005A4C31"/>
    <w:rsid w:val="005A624B"/>
    <w:rsid w:val="005A6D80"/>
    <w:rsid w:val="005A7394"/>
    <w:rsid w:val="005B0C15"/>
    <w:rsid w:val="005B139E"/>
    <w:rsid w:val="005B5099"/>
    <w:rsid w:val="005B7067"/>
    <w:rsid w:val="005C050D"/>
    <w:rsid w:val="005C3406"/>
    <w:rsid w:val="005C34E9"/>
    <w:rsid w:val="005C430D"/>
    <w:rsid w:val="005D38E4"/>
    <w:rsid w:val="005D685E"/>
    <w:rsid w:val="005D688E"/>
    <w:rsid w:val="005E0921"/>
    <w:rsid w:val="005F06A6"/>
    <w:rsid w:val="005F26F7"/>
    <w:rsid w:val="005F3EFF"/>
    <w:rsid w:val="006003FE"/>
    <w:rsid w:val="00600BB2"/>
    <w:rsid w:val="006017DD"/>
    <w:rsid w:val="006022B9"/>
    <w:rsid w:val="006134A9"/>
    <w:rsid w:val="006175C0"/>
    <w:rsid w:val="00617C82"/>
    <w:rsid w:val="006208FA"/>
    <w:rsid w:val="006236D1"/>
    <w:rsid w:val="00624285"/>
    <w:rsid w:val="0062500B"/>
    <w:rsid w:val="006307D5"/>
    <w:rsid w:val="006319A6"/>
    <w:rsid w:val="00631EB5"/>
    <w:rsid w:val="006343C4"/>
    <w:rsid w:val="00634435"/>
    <w:rsid w:val="006370E4"/>
    <w:rsid w:val="006407AB"/>
    <w:rsid w:val="006445EE"/>
    <w:rsid w:val="00644930"/>
    <w:rsid w:val="00651D76"/>
    <w:rsid w:val="006574B4"/>
    <w:rsid w:val="00661703"/>
    <w:rsid w:val="00662A8F"/>
    <w:rsid w:val="006637DC"/>
    <w:rsid w:val="00664930"/>
    <w:rsid w:val="00665257"/>
    <w:rsid w:val="00665B24"/>
    <w:rsid w:val="0066626C"/>
    <w:rsid w:val="00666570"/>
    <w:rsid w:val="006675DB"/>
    <w:rsid w:val="00667828"/>
    <w:rsid w:val="00667B3F"/>
    <w:rsid w:val="006717CB"/>
    <w:rsid w:val="006764B7"/>
    <w:rsid w:val="0067659A"/>
    <w:rsid w:val="0067730A"/>
    <w:rsid w:val="0068107C"/>
    <w:rsid w:val="00683810"/>
    <w:rsid w:val="00685C88"/>
    <w:rsid w:val="00685EDE"/>
    <w:rsid w:val="006908EC"/>
    <w:rsid w:val="00691CE6"/>
    <w:rsid w:val="00692CBB"/>
    <w:rsid w:val="00692EF1"/>
    <w:rsid w:val="006935A3"/>
    <w:rsid w:val="006A027F"/>
    <w:rsid w:val="006A0BDE"/>
    <w:rsid w:val="006A1131"/>
    <w:rsid w:val="006A52CD"/>
    <w:rsid w:val="006A7B19"/>
    <w:rsid w:val="006B0E91"/>
    <w:rsid w:val="006B1C09"/>
    <w:rsid w:val="006B2237"/>
    <w:rsid w:val="006B4239"/>
    <w:rsid w:val="006B48B9"/>
    <w:rsid w:val="006B5825"/>
    <w:rsid w:val="006C31CC"/>
    <w:rsid w:val="006C5912"/>
    <w:rsid w:val="006C68B5"/>
    <w:rsid w:val="006D1154"/>
    <w:rsid w:val="006D4C8F"/>
    <w:rsid w:val="006D6DEB"/>
    <w:rsid w:val="006E2468"/>
    <w:rsid w:val="006E35DB"/>
    <w:rsid w:val="006F14EC"/>
    <w:rsid w:val="006F40E2"/>
    <w:rsid w:val="006F4E85"/>
    <w:rsid w:val="006F5788"/>
    <w:rsid w:val="006F67D1"/>
    <w:rsid w:val="006F71AD"/>
    <w:rsid w:val="006F7B40"/>
    <w:rsid w:val="006F7C84"/>
    <w:rsid w:val="00703AC4"/>
    <w:rsid w:val="007059D9"/>
    <w:rsid w:val="00714231"/>
    <w:rsid w:val="007145AF"/>
    <w:rsid w:val="007201A0"/>
    <w:rsid w:val="007205AE"/>
    <w:rsid w:val="00720CFD"/>
    <w:rsid w:val="00724AEF"/>
    <w:rsid w:val="00732BAC"/>
    <w:rsid w:val="00733DC0"/>
    <w:rsid w:val="00733F46"/>
    <w:rsid w:val="007352FA"/>
    <w:rsid w:val="007356D6"/>
    <w:rsid w:val="00735E55"/>
    <w:rsid w:val="00737179"/>
    <w:rsid w:val="0074414D"/>
    <w:rsid w:val="007454BF"/>
    <w:rsid w:val="0075228C"/>
    <w:rsid w:val="00754302"/>
    <w:rsid w:val="007545E6"/>
    <w:rsid w:val="00755AA0"/>
    <w:rsid w:val="00760F76"/>
    <w:rsid w:val="0076330E"/>
    <w:rsid w:val="00764CAF"/>
    <w:rsid w:val="007679CA"/>
    <w:rsid w:val="00770140"/>
    <w:rsid w:val="007703A2"/>
    <w:rsid w:val="00770DA3"/>
    <w:rsid w:val="00774091"/>
    <w:rsid w:val="00775F1C"/>
    <w:rsid w:val="007773BD"/>
    <w:rsid w:val="00781658"/>
    <w:rsid w:val="00782F32"/>
    <w:rsid w:val="00785797"/>
    <w:rsid w:val="007865DC"/>
    <w:rsid w:val="007906AF"/>
    <w:rsid w:val="007907CC"/>
    <w:rsid w:val="00791A79"/>
    <w:rsid w:val="007928D1"/>
    <w:rsid w:val="007957DB"/>
    <w:rsid w:val="00797065"/>
    <w:rsid w:val="007A0ED5"/>
    <w:rsid w:val="007A2378"/>
    <w:rsid w:val="007A5A87"/>
    <w:rsid w:val="007A66E7"/>
    <w:rsid w:val="007A771E"/>
    <w:rsid w:val="007A7897"/>
    <w:rsid w:val="007B0B76"/>
    <w:rsid w:val="007B1CC5"/>
    <w:rsid w:val="007B2DE5"/>
    <w:rsid w:val="007B3B85"/>
    <w:rsid w:val="007B7269"/>
    <w:rsid w:val="007B76DF"/>
    <w:rsid w:val="007C16C1"/>
    <w:rsid w:val="007C69EB"/>
    <w:rsid w:val="007D1131"/>
    <w:rsid w:val="007D5EDC"/>
    <w:rsid w:val="007D7057"/>
    <w:rsid w:val="007E1ABD"/>
    <w:rsid w:val="007E59DE"/>
    <w:rsid w:val="007E6EEC"/>
    <w:rsid w:val="007E7D5E"/>
    <w:rsid w:val="007F4240"/>
    <w:rsid w:val="007F51A0"/>
    <w:rsid w:val="00802AFF"/>
    <w:rsid w:val="0080522F"/>
    <w:rsid w:val="00806E0F"/>
    <w:rsid w:val="008102C4"/>
    <w:rsid w:val="00812613"/>
    <w:rsid w:val="00814B53"/>
    <w:rsid w:val="00816243"/>
    <w:rsid w:val="008179BA"/>
    <w:rsid w:val="00817A95"/>
    <w:rsid w:val="00817FE5"/>
    <w:rsid w:val="0082018C"/>
    <w:rsid w:val="008204E5"/>
    <w:rsid w:val="008215A0"/>
    <w:rsid w:val="0082763A"/>
    <w:rsid w:val="0083074B"/>
    <w:rsid w:val="008307A1"/>
    <w:rsid w:val="00831470"/>
    <w:rsid w:val="00831620"/>
    <w:rsid w:val="00831AC4"/>
    <w:rsid w:val="00831BCA"/>
    <w:rsid w:val="0083327C"/>
    <w:rsid w:val="0083339B"/>
    <w:rsid w:val="00835657"/>
    <w:rsid w:val="0084170C"/>
    <w:rsid w:val="00846A0A"/>
    <w:rsid w:val="00851D9A"/>
    <w:rsid w:val="00852629"/>
    <w:rsid w:val="00860486"/>
    <w:rsid w:val="00861A3B"/>
    <w:rsid w:val="008622DC"/>
    <w:rsid w:val="008628CC"/>
    <w:rsid w:val="00863136"/>
    <w:rsid w:val="00863AEB"/>
    <w:rsid w:val="00865205"/>
    <w:rsid w:val="00867B55"/>
    <w:rsid w:val="00871813"/>
    <w:rsid w:val="008729B2"/>
    <w:rsid w:val="00875781"/>
    <w:rsid w:val="00875CA9"/>
    <w:rsid w:val="00876F29"/>
    <w:rsid w:val="0088428D"/>
    <w:rsid w:val="00885431"/>
    <w:rsid w:val="00887DEF"/>
    <w:rsid w:val="00887E5E"/>
    <w:rsid w:val="008934E2"/>
    <w:rsid w:val="00894FBB"/>
    <w:rsid w:val="0089753B"/>
    <w:rsid w:val="00897B61"/>
    <w:rsid w:val="008A2C05"/>
    <w:rsid w:val="008A3407"/>
    <w:rsid w:val="008A3644"/>
    <w:rsid w:val="008A493A"/>
    <w:rsid w:val="008A5174"/>
    <w:rsid w:val="008A654A"/>
    <w:rsid w:val="008B08C0"/>
    <w:rsid w:val="008B1CF5"/>
    <w:rsid w:val="008B2F15"/>
    <w:rsid w:val="008B3421"/>
    <w:rsid w:val="008B6429"/>
    <w:rsid w:val="008C3070"/>
    <w:rsid w:val="008C3DAC"/>
    <w:rsid w:val="008C405E"/>
    <w:rsid w:val="008C51E4"/>
    <w:rsid w:val="008C5A5D"/>
    <w:rsid w:val="008C64DC"/>
    <w:rsid w:val="008D0EB8"/>
    <w:rsid w:val="008D62C6"/>
    <w:rsid w:val="008D7EDF"/>
    <w:rsid w:val="008E5B09"/>
    <w:rsid w:val="008E6A10"/>
    <w:rsid w:val="008F16C7"/>
    <w:rsid w:val="008F2005"/>
    <w:rsid w:val="008F23E9"/>
    <w:rsid w:val="008F48F4"/>
    <w:rsid w:val="008F4AC1"/>
    <w:rsid w:val="008F7D10"/>
    <w:rsid w:val="0090353F"/>
    <w:rsid w:val="00904422"/>
    <w:rsid w:val="00907C35"/>
    <w:rsid w:val="00907F03"/>
    <w:rsid w:val="00913CE3"/>
    <w:rsid w:val="009141D0"/>
    <w:rsid w:val="00916AC0"/>
    <w:rsid w:val="00917033"/>
    <w:rsid w:val="00920FCF"/>
    <w:rsid w:val="00923642"/>
    <w:rsid w:val="00925D23"/>
    <w:rsid w:val="009263A5"/>
    <w:rsid w:val="0093121E"/>
    <w:rsid w:val="00933095"/>
    <w:rsid w:val="00934C98"/>
    <w:rsid w:val="00935EE0"/>
    <w:rsid w:val="00937066"/>
    <w:rsid w:val="00937546"/>
    <w:rsid w:val="00940DAC"/>
    <w:rsid w:val="00946243"/>
    <w:rsid w:val="00947C94"/>
    <w:rsid w:val="00950046"/>
    <w:rsid w:val="00950D90"/>
    <w:rsid w:val="00950FEB"/>
    <w:rsid w:val="00951116"/>
    <w:rsid w:val="0095281C"/>
    <w:rsid w:val="00954EBA"/>
    <w:rsid w:val="00955287"/>
    <w:rsid w:val="009571D9"/>
    <w:rsid w:val="009575B5"/>
    <w:rsid w:val="00960428"/>
    <w:rsid w:val="00961A90"/>
    <w:rsid w:val="00962B9B"/>
    <w:rsid w:val="00963349"/>
    <w:rsid w:val="00963382"/>
    <w:rsid w:val="00965732"/>
    <w:rsid w:val="009700D9"/>
    <w:rsid w:val="0097683F"/>
    <w:rsid w:val="009802A7"/>
    <w:rsid w:val="0098158F"/>
    <w:rsid w:val="009877F1"/>
    <w:rsid w:val="00987B94"/>
    <w:rsid w:val="009906A5"/>
    <w:rsid w:val="009924F5"/>
    <w:rsid w:val="009978CC"/>
    <w:rsid w:val="009A203F"/>
    <w:rsid w:val="009A2731"/>
    <w:rsid w:val="009A4C76"/>
    <w:rsid w:val="009A6081"/>
    <w:rsid w:val="009B5E09"/>
    <w:rsid w:val="009B5EC6"/>
    <w:rsid w:val="009C2DEE"/>
    <w:rsid w:val="009C7CE5"/>
    <w:rsid w:val="009D141B"/>
    <w:rsid w:val="009D1B7F"/>
    <w:rsid w:val="009D32BA"/>
    <w:rsid w:val="009D4D9B"/>
    <w:rsid w:val="009D7549"/>
    <w:rsid w:val="009E0337"/>
    <w:rsid w:val="009E27AC"/>
    <w:rsid w:val="009E29AD"/>
    <w:rsid w:val="009E503A"/>
    <w:rsid w:val="009E59C7"/>
    <w:rsid w:val="009E5BC7"/>
    <w:rsid w:val="009E7F5A"/>
    <w:rsid w:val="009F09DE"/>
    <w:rsid w:val="009F1B93"/>
    <w:rsid w:val="009F436D"/>
    <w:rsid w:val="009F45B5"/>
    <w:rsid w:val="009F4FFA"/>
    <w:rsid w:val="009F5044"/>
    <w:rsid w:val="009F5D09"/>
    <w:rsid w:val="009F7705"/>
    <w:rsid w:val="00A02C25"/>
    <w:rsid w:val="00A0316A"/>
    <w:rsid w:val="00A037A7"/>
    <w:rsid w:val="00A04D48"/>
    <w:rsid w:val="00A115AE"/>
    <w:rsid w:val="00A1492B"/>
    <w:rsid w:val="00A14EAA"/>
    <w:rsid w:val="00A200D3"/>
    <w:rsid w:val="00A20458"/>
    <w:rsid w:val="00A230E9"/>
    <w:rsid w:val="00A25013"/>
    <w:rsid w:val="00A25D1B"/>
    <w:rsid w:val="00A26099"/>
    <w:rsid w:val="00A27E15"/>
    <w:rsid w:val="00A308F8"/>
    <w:rsid w:val="00A31479"/>
    <w:rsid w:val="00A31805"/>
    <w:rsid w:val="00A34918"/>
    <w:rsid w:val="00A359F0"/>
    <w:rsid w:val="00A36D32"/>
    <w:rsid w:val="00A40AFB"/>
    <w:rsid w:val="00A411D3"/>
    <w:rsid w:val="00A43240"/>
    <w:rsid w:val="00A45C22"/>
    <w:rsid w:val="00A47CDA"/>
    <w:rsid w:val="00A51517"/>
    <w:rsid w:val="00A51D31"/>
    <w:rsid w:val="00A52515"/>
    <w:rsid w:val="00A5516F"/>
    <w:rsid w:val="00A57545"/>
    <w:rsid w:val="00A60D5B"/>
    <w:rsid w:val="00A62353"/>
    <w:rsid w:val="00A62EBF"/>
    <w:rsid w:val="00A64A53"/>
    <w:rsid w:val="00A64F8E"/>
    <w:rsid w:val="00A70855"/>
    <w:rsid w:val="00A737C1"/>
    <w:rsid w:val="00A744BD"/>
    <w:rsid w:val="00A7541B"/>
    <w:rsid w:val="00A80D3B"/>
    <w:rsid w:val="00A82546"/>
    <w:rsid w:val="00A85084"/>
    <w:rsid w:val="00A92FBA"/>
    <w:rsid w:val="00AA212D"/>
    <w:rsid w:val="00AA51E4"/>
    <w:rsid w:val="00AA57F4"/>
    <w:rsid w:val="00AA5E13"/>
    <w:rsid w:val="00AB29AE"/>
    <w:rsid w:val="00AB4D93"/>
    <w:rsid w:val="00AB7F2F"/>
    <w:rsid w:val="00AB7F7F"/>
    <w:rsid w:val="00AC0A01"/>
    <w:rsid w:val="00AC0B2A"/>
    <w:rsid w:val="00AC415C"/>
    <w:rsid w:val="00AC4D76"/>
    <w:rsid w:val="00AC6A99"/>
    <w:rsid w:val="00AD008A"/>
    <w:rsid w:val="00AD109D"/>
    <w:rsid w:val="00AD1B7A"/>
    <w:rsid w:val="00AD44E7"/>
    <w:rsid w:val="00AD45E4"/>
    <w:rsid w:val="00AD7853"/>
    <w:rsid w:val="00AE5C17"/>
    <w:rsid w:val="00AF00E3"/>
    <w:rsid w:val="00AF1B69"/>
    <w:rsid w:val="00AF1BE6"/>
    <w:rsid w:val="00AF28A1"/>
    <w:rsid w:val="00AF4137"/>
    <w:rsid w:val="00AF448E"/>
    <w:rsid w:val="00AF550A"/>
    <w:rsid w:val="00AF5532"/>
    <w:rsid w:val="00B000E1"/>
    <w:rsid w:val="00B0059F"/>
    <w:rsid w:val="00B03C34"/>
    <w:rsid w:val="00B04033"/>
    <w:rsid w:val="00B0794E"/>
    <w:rsid w:val="00B106E7"/>
    <w:rsid w:val="00B117D4"/>
    <w:rsid w:val="00B135FF"/>
    <w:rsid w:val="00B155F8"/>
    <w:rsid w:val="00B15A7E"/>
    <w:rsid w:val="00B162F5"/>
    <w:rsid w:val="00B1786C"/>
    <w:rsid w:val="00B26CF4"/>
    <w:rsid w:val="00B272AE"/>
    <w:rsid w:val="00B31EAD"/>
    <w:rsid w:val="00B32E43"/>
    <w:rsid w:val="00B33CE2"/>
    <w:rsid w:val="00B342B4"/>
    <w:rsid w:val="00B3515A"/>
    <w:rsid w:val="00B354B5"/>
    <w:rsid w:val="00B4125D"/>
    <w:rsid w:val="00B4404B"/>
    <w:rsid w:val="00B53C8F"/>
    <w:rsid w:val="00B543C4"/>
    <w:rsid w:val="00B54EA8"/>
    <w:rsid w:val="00B57FA7"/>
    <w:rsid w:val="00B61EF1"/>
    <w:rsid w:val="00B722C1"/>
    <w:rsid w:val="00B7376F"/>
    <w:rsid w:val="00B81BA5"/>
    <w:rsid w:val="00B84094"/>
    <w:rsid w:val="00B853C7"/>
    <w:rsid w:val="00B85BF0"/>
    <w:rsid w:val="00B87CAB"/>
    <w:rsid w:val="00B93B8F"/>
    <w:rsid w:val="00B93D3F"/>
    <w:rsid w:val="00B94C81"/>
    <w:rsid w:val="00B95667"/>
    <w:rsid w:val="00B96EAF"/>
    <w:rsid w:val="00BA0F74"/>
    <w:rsid w:val="00BA7821"/>
    <w:rsid w:val="00BB0FD2"/>
    <w:rsid w:val="00BB161D"/>
    <w:rsid w:val="00BB2B31"/>
    <w:rsid w:val="00BB518E"/>
    <w:rsid w:val="00BB5DB5"/>
    <w:rsid w:val="00BB6AA3"/>
    <w:rsid w:val="00BC054A"/>
    <w:rsid w:val="00BC0BE0"/>
    <w:rsid w:val="00BC48C6"/>
    <w:rsid w:val="00BC6356"/>
    <w:rsid w:val="00BC6F16"/>
    <w:rsid w:val="00BD1A02"/>
    <w:rsid w:val="00BD1D59"/>
    <w:rsid w:val="00BD2066"/>
    <w:rsid w:val="00BD2D76"/>
    <w:rsid w:val="00BD30F6"/>
    <w:rsid w:val="00BD5B82"/>
    <w:rsid w:val="00BD6009"/>
    <w:rsid w:val="00BD6630"/>
    <w:rsid w:val="00BD6AC9"/>
    <w:rsid w:val="00BE55DE"/>
    <w:rsid w:val="00BF33A6"/>
    <w:rsid w:val="00BF505E"/>
    <w:rsid w:val="00C00643"/>
    <w:rsid w:val="00C01244"/>
    <w:rsid w:val="00C01C38"/>
    <w:rsid w:val="00C0526A"/>
    <w:rsid w:val="00C05FAA"/>
    <w:rsid w:val="00C0604C"/>
    <w:rsid w:val="00C06D29"/>
    <w:rsid w:val="00C07CB4"/>
    <w:rsid w:val="00C07F03"/>
    <w:rsid w:val="00C14C71"/>
    <w:rsid w:val="00C16238"/>
    <w:rsid w:val="00C17CF3"/>
    <w:rsid w:val="00C22AFE"/>
    <w:rsid w:val="00C248EE"/>
    <w:rsid w:val="00C30320"/>
    <w:rsid w:val="00C31069"/>
    <w:rsid w:val="00C32DA8"/>
    <w:rsid w:val="00C349E3"/>
    <w:rsid w:val="00C35353"/>
    <w:rsid w:val="00C359EE"/>
    <w:rsid w:val="00C43742"/>
    <w:rsid w:val="00C45527"/>
    <w:rsid w:val="00C4792D"/>
    <w:rsid w:val="00C502D4"/>
    <w:rsid w:val="00C52FCC"/>
    <w:rsid w:val="00C55008"/>
    <w:rsid w:val="00C55B8B"/>
    <w:rsid w:val="00C60E77"/>
    <w:rsid w:val="00C631C9"/>
    <w:rsid w:val="00C63D18"/>
    <w:rsid w:val="00C656F7"/>
    <w:rsid w:val="00C76878"/>
    <w:rsid w:val="00C77738"/>
    <w:rsid w:val="00C802A0"/>
    <w:rsid w:val="00C809ED"/>
    <w:rsid w:val="00C8163B"/>
    <w:rsid w:val="00C81C19"/>
    <w:rsid w:val="00C83506"/>
    <w:rsid w:val="00C9010C"/>
    <w:rsid w:val="00C91F93"/>
    <w:rsid w:val="00C95010"/>
    <w:rsid w:val="00C9526D"/>
    <w:rsid w:val="00C9533D"/>
    <w:rsid w:val="00CA1211"/>
    <w:rsid w:val="00CA31C2"/>
    <w:rsid w:val="00CA352C"/>
    <w:rsid w:val="00CA3A93"/>
    <w:rsid w:val="00CA429F"/>
    <w:rsid w:val="00CA6089"/>
    <w:rsid w:val="00CB0812"/>
    <w:rsid w:val="00CB1112"/>
    <w:rsid w:val="00CB1A5C"/>
    <w:rsid w:val="00CC0082"/>
    <w:rsid w:val="00CC1F5C"/>
    <w:rsid w:val="00CC6B38"/>
    <w:rsid w:val="00CD19AB"/>
    <w:rsid w:val="00CD2D41"/>
    <w:rsid w:val="00CD372E"/>
    <w:rsid w:val="00CD43B5"/>
    <w:rsid w:val="00CD5224"/>
    <w:rsid w:val="00CE09BE"/>
    <w:rsid w:val="00CE4C8E"/>
    <w:rsid w:val="00CE59F6"/>
    <w:rsid w:val="00CF1072"/>
    <w:rsid w:val="00CF3104"/>
    <w:rsid w:val="00CF4226"/>
    <w:rsid w:val="00CF4ACE"/>
    <w:rsid w:val="00CF672D"/>
    <w:rsid w:val="00D0314D"/>
    <w:rsid w:val="00D03ACD"/>
    <w:rsid w:val="00D048E8"/>
    <w:rsid w:val="00D05CD4"/>
    <w:rsid w:val="00D13FCB"/>
    <w:rsid w:val="00D1574A"/>
    <w:rsid w:val="00D20906"/>
    <w:rsid w:val="00D3454D"/>
    <w:rsid w:val="00D3580F"/>
    <w:rsid w:val="00D37A4D"/>
    <w:rsid w:val="00D413F9"/>
    <w:rsid w:val="00D41473"/>
    <w:rsid w:val="00D453A5"/>
    <w:rsid w:val="00D50808"/>
    <w:rsid w:val="00D55C52"/>
    <w:rsid w:val="00D56A39"/>
    <w:rsid w:val="00D62C4E"/>
    <w:rsid w:val="00D63DAF"/>
    <w:rsid w:val="00D64ECE"/>
    <w:rsid w:val="00D6572E"/>
    <w:rsid w:val="00D65E96"/>
    <w:rsid w:val="00D66D66"/>
    <w:rsid w:val="00D71805"/>
    <w:rsid w:val="00D71F2D"/>
    <w:rsid w:val="00D734D4"/>
    <w:rsid w:val="00D75EC4"/>
    <w:rsid w:val="00D771A4"/>
    <w:rsid w:val="00D77777"/>
    <w:rsid w:val="00D82D42"/>
    <w:rsid w:val="00D834CB"/>
    <w:rsid w:val="00D83B91"/>
    <w:rsid w:val="00D86F3E"/>
    <w:rsid w:val="00D874E4"/>
    <w:rsid w:val="00D87FB2"/>
    <w:rsid w:val="00D93BB9"/>
    <w:rsid w:val="00DA0B99"/>
    <w:rsid w:val="00DA29F9"/>
    <w:rsid w:val="00DA48E9"/>
    <w:rsid w:val="00DA620B"/>
    <w:rsid w:val="00DB1D1A"/>
    <w:rsid w:val="00DB5C44"/>
    <w:rsid w:val="00DB6AB5"/>
    <w:rsid w:val="00DC01A5"/>
    <w:rsid w:val="00DC0255"/>
    <w:rsid w:val="00DC02E3"/>
    <w:rsid w:val="00DC7511"/>
    <w:rsid w:val="00DD1BFB"/>
    <w:rsid w:val="00DD3039"/>
    <w:rsid w:val="00DD46D1"/>
    <w:rsid w:val="00DD5917"/>
    <w:rsid w:val="00DD5A64"/>
    <w:rsid w:val="00DD6D9E"/>
    <w:rsid w:val="00DE35E3"/>
    <w:rsid w:val="00DF1DA6"/>
    <w:rsid w:val="00DF3811"/>
    <w:rsid w:val="00DF50D8"/>
    <w:rsid w:val="00DF7FCB"/>
    <w:rsid w:val="00E0066A"/>
    <w:rsid w:val="00E0099B"/>
    <w:rsid w:val="00E02450"/>
    <w:rsid w:val="00E0314A"/>
    <w:rsid w:val="00E03E8A"/>
    <w:rsid w:val="00E058B7"/>
    <w:rsid w:val="00E140C7"/>
    <w:rsid w:val="00E1531C"/>
    <w:rsid w:val="00E17544"/>
    <w:rsid w:val="00E1797D"/>
    <w:rsid w:val="00E179F2"/>
    <w:rsid w:val="00E318E5"/>
    <w:rsid w:val="00E326F0"/>
    <w:rsid w:val="00E35019"/>
    <w:rsid w:val="00E35669"/>
    <w:rsid w:val="00E36958"/>
    <w:rsid w:val="00E3728F"/>
    <w:rsid w:val="00E3768B"/>
    <w:rsid w:val="00E40B96"/>
    <w:rsid w:val="00E42053"/>
    <w:rsid w:val="00E43FA0"/>
    <w:rsid w:val="00E47C4B"/>
    <w:rsid w:val="00E537D4"/>
    <w:rsid w:val="00E55DB6"/>
    <w:rsid w:val="00E5772D"/>
    <w:rsid w:val="00E62B7C"/>
    <w:rsid w:val="00E6479B"/>
    <w:rsid w:val="00E71BBE"/>
    <w:rsid w:val="00E7516B"/>
    <w:rsid w:val="00E76161"/>
    <w:rsid w:val="00E77A44"/>
    <w:rsid w:val="00E82D7B"/>
    <w:rsid w:val="00E83C24"/>
    <w:rsid w:val="00E84DD6"/>
    <w:rsid w:val="00E8529D"/>
    <w:rsid w:val="00E86F70"/>
    <w:rsid w:val="00E91ACA"/>
    <w:rsid w:val="00E93031"/>
    <w:rsid w:val="00E9315D"/>
    <w:rsid w:val="00E94289"/>
    <w:rsid w:val="00E948F8"/>
    <w:rsid w:val="00E9498A"/>
    <w:rsid w:val="00E95456"/>
    <w:rsid w:val="00E96C21"/>
    <w:rsid w:val="00E979EC"/>
    <w:rsid w:val="00EA130A"/>
    <w:rsid w:val="00EA1981"/>
    <w:rsid w:val="00EA1F0E"/>
    <w:rsid w:val="00EA33FB"/>
    <w:rsid w:val="00EA3871"/>
    <w:rsid w:val="00EA5258"/>
    <w:rsid w:val="00EA750A"/>
    <w:rsid w:val="00EA77B1"/>
    <w:rsid w:val="00EB1B8A"/>
    <w:rsid w:val="00EB6E7D"/>
    <w:rsid w:val="00EB7915"/>
    <w:rsid w:val="00EC1F08"/>
    <w:rsid w:val="00EC29E5"/>
    <w:rsid w:val="00EC3465"/>
    <w:rsid w:val="00EC474C"/>
    <w:rsid w:val="00EC5628"/>
    <w:rsid w:val="00EC6DD6"/>
    <w:rsid w:val="00ED071E"/>
    <w:rsid w:val="00ED1342"/>
    <w:rsid w:val="00ED16BC"/>
    <w:rsid w:val="00ED192B"/>
    <w:rsid w:val="00ED1CEE"/>
    <w:rsid w:val="00ED2676"/>
    <w:rsid w:val="00ED3673"/>
    <w:rsid w:val="00ED5576"/>
    <w:rsid w:val="00ED76A5"/>
    <w:rsid w:val="00EE1889"/>
    <w:rsid w:val="00EE6ECC"/>
    <w:rsid w:val="00EF04CF"/>
    <w:rsid w:val="00EF0ED3"/>
    <w:rsid w:val="00EF3D43"/>
    <w:rsid w:val="00EF4519"/>
    <w:rsid w:val="00F020F4"/>
    <w:rsid w:val="00F04AF0"/>
    <w:rsid w:val="00F0595B"/>
    <w:rsid w:val="00F06431"/>
    <w:rsid w:val="00F1324B"/>
    <w:rsid w:val="00F13404"/>
    <w:rsid w:val="00F13B46"/>
    <w:rsid w:val="00F14746"/>
    <w:rsid w:val="00F15A4D"/>
    <w:rsid w:val="00F16C72"/>
    <w:rsid w:val="00F21179"/>
    <w:rsid w:val="00F22F8F"/>
    <w:rsid w:val="00F2389C"/>
    <w:rsid w:val="00F26CAD"/>
    <w:rsid w:val="00F27431"/>
    <w:rsid w:val="00F3044C"/>
    <w:rsid w:val="00F319CE"/>
    <w:rsid w:val="00F35925"/>
    <w:rsid w:val="00F37114"/>
    <w:rsid w:val="00F405EB"/>
    <w:rsid w:val="00F41E00"/>
    <w:rsid w:val="00F44BCA"/>
    <w:rsid w:val="00F451A6"/>
    <w:rsid w:val="00F46871"/>
    <w:rsid w:val="00F4702D"/>
    <w:rsid w:val="00F52141"/>
    <w:rsid w:val="00F521B9"/>
    <w:rsid w:val="00F5513E"/>
    <w:rsid w:val="00F56768"/>
    <w:rsid w:val="00F573EA"/>
    <w:rsid w:val="00F6195C"/>
    <w:rsid w:val="00F61CAF"/>
    <w:rsid w:val="00F70944"/>
    <w:rsid w:val="00F73613"/>
    <w:rsid w:val="00F73A9A"/>
    <w:rsid w:val="00F76FA6"/>
    <w:rsid w:val="00F8555F"/>
    <w:rsid w:val="00F8591A"/>
    <w:rsid w:val="00F86CAD"/>
    <w:rsid w:val="00F87395"/>
    <w:rsid w:val="00F92062"/>
    <w:rsid w:val="00F92412"/>
    <w:rsid w:val="00F92548"/>
    <w:rsid w:val="00F939A6"/>
    <w:rsid w:val="00F95FBD"/>
    <w:rsid w:val="00F960C6"/>
    <w:rsid w:val="00F963C3"/>
    <w:rsid w:val="00F970E9"/>
    <w:rsid w:val="00F9746F"/>
    <w:rsid w:val="00FA1204"/>
    <w:rsid w:val="00FA1762"/>
    <w:rsid w:val="00FA22E9"/>
    <w:rsid w:val="00FA5EC4"/>
    <w:rsid w:val="00FA6069"/>
    <w:rsid w:val="00FA6F44"/>
    <w:rsid w:val="00FA7AAF"/>
    <w:rsid w:val="00FB231B"/>
    <w:rsid w:val="00FB3574"/>
    <w:rsid w:val="00FC321D"/>
    <w:rsid w:val="00FC4527"/>
    <w:rsid w:val="00FD1ED5"/>
    <w:rsid w:val="00FD4FB8"/>
    <w:rsid w:val="00FE0EA5"/>
    <w:rsid w:val="00FE642E"/>
    <w:rsid w:val="00FF176A"/>
    <w:rsid w:val="00FF1818"/>
    <w:rsid w:val="00FF5447"/>
    <w:rsid w:val="00FF59E0"/>
    <w:rsid w:val="00FF7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527E2"/>
  </w:style>
  <w:style w:type="paragraph" w:styleId="10">
    <w:name w:val="heading 1"/>
    <w:basedOn w:val="a0"/>
    <w:next w:val="a0"/>
    <w:qFormat/>
    <w:rsid w:val="005A2AD2"/>
    <w:pPr>
      <w:keepNext/>
      <w:tabs>
        <w:tab w:val="left" w:pos="7200"/>
      </w:tabs>
      <w:spacing w:line="240" w:lineRule="atLeast"/>
      <w:ind w:left="-567" w:firstLine="709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5A2AD2"/>
    <w:pPr>
      <w:keepNext/>
      <w:ind w:firstLine="567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5A2AD2"/>
    <w:pPr>
      <w:keepNext/>
      <w:tabs>
        <w:tab w:val="left" w:pos="7200"/>
      </w:tabs>
      <w:spacing w:line="240" w:lineRule="atLeast"/>
      <w:ind w:firstLine="567"/>
      <w:jc w:val="right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5A2AD2"/>
    <w:pPr>
      <w:keepNext/>
      <w:tabs>
        <w:tab w:val="left" w:pos="7200"/>
      </w:tabs>
      <w:spacing w:line="240" w:lineRule="atLeast"/>
      <w:ind w:firstLine="4536"/>
      <w:jc w:val="center"/>
      <w:outlineLvl w:val="3"/>
    </w:pPr>
    <w:rPr>
      <w:sz w:val="28"/>
    </w:rPr>
  </w:style>
  <w:style w:type="paragraph" w:styleId="5">
    <w:name w:val="heading 5"/>
    <w:basedOn w:val="a0"/>
    <w:next w:val="a0"/>
    <w:qFormat/>
    <w:rsid w:val="005A2AD2"/>
    <w:pPr>
      <w:keepNext/>
      <w:tabs>
        <w:tab w:val="left" w:pos="7200"/>
      </w:tabs>
      <w:spacing w:line="240" w:lineRule="atLeast"/>
      <w:jc w:val="center"/>
      <w:outlineLvl w:val="4"/>
    </w:pPr>
    <w:rPr>
      <w:sz w:val="28"/>
    </w:rPr>
  </w:style>
  <w:style w:type="paragraph" w:styleId="6">
    <w:name w:val="heading 6"/>
    <w:basedOn w:val="a0"/>
    <w:next w:val="a0"/>
    <w:qFormat/>
    <w:rsid w:val="005A2AD2"/>
    <w:pPr>
      <w:keepNext/>
      <w:tabs>
        <w:tab w:val="left" w:pos="7200"/>
      </w:tabs>
      <w:spacing w:line="240" w:lineRule="atLeast"/>
      <w:ind w:firstLine="4536"/>
      <w:jc w:val="center"/>
      <w:outlineLvl w:val="5"/>
    </w:pPr>
    <w:rPr>
      <w:sz w:val="28"/>
      <w:u w:val="single"/>
    </w:rPr>
  </w:style>
  <w:style w:type="paragraph" w:styleId="7">
    <w:name w:val="heading 7"/>
    <w:basedOn w:val="a0"/>
    <w:next w:val="a0"/>
    <w:qFormat/>
    <w:rsid w:val="005A2AD2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0"/>
    <w:next w:val="a0"/>
    <w:qFormat/>
    <w:rsid w:val="005A2AD2"/>
    <w:pPr>
      <w:keepNext/>
      <w:ind w:firstLine="567"/>
      <w:jc w:val="both"/>
      <w:outlineLvl w:val="7"/>
    </w:pPr>
    <w:rPr>
      <w:sz w:val="28"/>
    </w:rPr>
  </w:style>
  <w:style w:type="paragraph" w:styleId="9">
    <w:name w:val="heading 9"/>
    <w:basedOn w:val="a0"/>
    <w:next w:val="a0"/>
    <w:qFormat/>
    <w:rsid w:val="005A2AD2"/>
    <w:pPr>
      <w:keepNext/>
      <w:tabs>
        <w:tab w:val="left" w:pos="7200"/>
      </w:tabs>
      <w:spacing w:line="240" w:lineRule="atLeast"/>
      <w:ind w:left="-567" w:firstLine="709"/>
      <w:jc w:val="center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5A2AD2"/>
    <w:rPr>
      <w:sz w:val="28"/>
    </w:rPr>
  </w:style>
  <w:style w:type="paragraph" w:styleId="a5">
    <w:name w:val="Body Text Indent"/>
    <w:basedOn w:val="a0"/>
    <w:rsid w:val="005A2AD2"/>
    <w:pPr>
      <w:ind w:left="66"/>
      <w:jc w:val="both"/>
    </w:pPr>
    <w:rPr>
      <w:sz w:val="28"/>
    </w:rPr>
  </w:style>
  <w:style w:type="paragraph" w:styleId="20">
    <w:name w:val="Body Text Indent 2"/>
    <w:basedOn w:val="a0"/>
    <w:rsid w:val="005A2AD2"/>
    <w:pPr>
      <w:ind w:left="360" w:firstLine="491"/>
      <w:jc w:val="both"/>
    </w:pPr>
    <w:rPr>
      <w:sz w:val="28"/>
    </w:rPr>
  </w:style>
  <w:style w:type="paragraph" w:styleId="30">
    <w:name w:val="Body Text Indent 3"/>
    <w:basedOn w:val="a0"/>
    <w:rsid w:val="005A2AD2"/>
    <w:pPr>
      <w:ind w:firstLine="567"/>
      <w:jc w:val="both"/>
    </w:pPr>
    <w:rPr>
      <w:sz w:val="28"/>
    </w:rPr>
  </w:style>
  <w:style w:type="paragraph" w:styleId="21">
    <w:name w:val="Body Text 2"/>
    <w:basedOn w:val="a0"/>
    <w:rsid w:val="005A2AD2"/>
    <w:pPr>
      <w:tabs>
        <w:tab w:val="left" w:pos="7200"/>
      </w:tabs>
      <w:spacing w:line="240" w:lineRule="atLeast"/>
      <w:jc w:val="center"/>
    </w:pPr>
    <w:rPr>
      <w:b/>
      <w:bCs/>
      <w:sz w:val="28"/>
    </w:rPr>
  </w:style>
  <w:style w:type="paragraph" w:styleId="31">
    <w:name w:val="Body Text 3"/>
    <w:basedOn w:val="a0"/>
    <w:rsid w:val="005A2AD2"/>
    <w:pPr>
      <w:tabs>
        <w:tab w:val="left" w:pos="7200"/>
      </w:tabs>
      <w:spacing w:line="240" w:lineRule="atLeast"/>
      <w:jc w:val="both"/>
    </w:pPr>
    <w:rPr>
      <w:sz w:val="28"/>
    </w:rPr>
  </w:style>
  <w:style w:type="character" w:styleId="a6">
    <w:name w:val="Emphasis"/>
    <w:basedOn w:val="a1"/>
    <w:qFormat/>
    <w:rsid w:val="005A2AD2"/>
    <w:rPr>
      <w:i/>
      <w:iCs/>
    </w:rPr>
  </w:style>
  <w:style w:type="paragraph" w:styleId="a7">
    <w:name w:val="Balloon Text"/>
    <w:basedOn w:val="a0"/>
    <w:semiHidden/>
    <w:rsid w:val="008A5174"/>
    <w:rPr>
      <w:rFonts w:ascii="Tahoma" w:hAnsi="Tahoma" w:cs="Tahoma"/>
      <w:sz w:val="16"/>
      <w:szCs w:val="16"/>
    </w:rPr>
  </w:style>
  <w:style w:type="paragraph" w:styleId="a8">
    <w:name w:val="header"/>
    <w:basedOn w:val="a0"/>
    <w:rsid w:val="00486E4D"/>
    <w:pPr>
      <w:widowControl w:val="0"/>
      <w:tabs>
        <w:tab w:val="center" w:pos="4153"/>
        <w:tab w:val="right" w:pos="8306"/>
      </w:tabs>
    </w:pPr>
  </w:style>
  <w:style w:type="paragraph" w:styleId="a9">
    <w:name w:val="footer"/>
    <w:basedOn w:val="a0"/>
    <w:rsid w:val="00486E4D"/>
    <w:pPr>
      <w:widowControl w:val="0"/>
      <w:tabs>
        <w:tab w:val="center" w:pos="4153"/>
        <w:tab w:val="right" w:pos="8306"/>
      </w:tabs>
    </w:pPr>
  </w:style>
  <w:style w:type="character" w:styleId="aa">
    <w:name w:val="page number"/>
    <w:basedOn w:val="a1"/>
    <w:rsid w:val="00486E4D"/>
  </w:style>
  <w:style w:type="table" w:styleId="ab">
    <w:name w:val="Table Grid"/>
    <w:basedOn w:val="a2"/>
    <w:rsid w:val="00486E4D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1"/>
    <w:rsid w:val="00486E4D"/>
    <w:rPr>
      <w:color w:val="0000FF"/>
      <w:u w:val="single"/>
    </w:rPr>
  </w:style>
  <w:style w:type="paragraph" w:customStyle="1" w:styleId="ConsPlusNonformat">
    <w:name w:val="ConsPlusNonformat"/>
    <w:rsid w:val="00486E4D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486E4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d">
    <w:name w:val="FollowedHyperlink"/>
    <w:basedOn w:val="a1"/>
    <w:rsid w:val="00E96C21"/>
    <w:rPr>
      <w:color w:val="800080"/>
      <w:u w:val="single"/>
    </w:rPr>
  </w:style>
  <w:style w:type="paragraph" w:styleId="ae">
    <w:name w:val="List"/>
    <w:basedOn w:val="a0"/>
    <w:rsid w:val="006B4239"/>
    <w:pPr>
      <w:ind w:left="283" w:hanging="283"/>
    </w:pPr>
  </w:style>
  <w:style w:type="paragraph" w:styleId="af">
    <w:name w:val="Block Text"/>
    <w:basedOn w:val="a0"/>
    <w:rsid w:val="00E5772D"/>
    <w:pPr>
      <w:tabs>
        <w:tab w:val="left" w:pos="7200"/>
      </w:tabs>
      <w:spacing w:line="240" w:lineRule="atLeast"/>
      <w:ind w:left="-500" w:right="-528" w:hanging="100"/>
    </w:pPr>
    <w:rPr>
      <w:b/>
      <w:bCs/>
      <w:sz w:val="28"/>
      <w:szCs w:val="24"/>
    </w:rPr>
  </w:style>
  <w:style w:type="paragraph" w:styleId="af0">
    <w:name w:val="Body Text First Indent"/>
    <w:basedOn w:val="a4"/>
    <w:rsid w:val="009A2731"/>
    <w:pPr>
      <w:spacing w:after="120"/>
      <w:ind w:firstLine="210"/>
    </w:pPr>
    <w:rPr>
      <w:sz w:val="20"/>
    </w:rPr>
  </w:style>
  <w:style w:type="paragraph" w:styleId="22">
    <w:name w:val="List 2"/>
    <w:basedOn w:val="a0"/>
    <w:rsid w:val="00103EF7"/>
    <w:pPr>
      <w:ind w:left="566" w:hanging="283"/>
    </w:pPr>
  </w:style>
  <w:style w:type="paragraph" w:styleId="af1">
    <w:name w:val="Title"/>
    <w:basedOn w:val="a0"/>
    <w:qFormat/>
    <w:rsid w:val="00103EF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2">
    <w:name w:val="Subtitle"/>
    <w:basedOn w:val="a0"/>
    <w:qFormat/>
    <w:rsid w:val="00103EF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f3">
    <w:name w:val="Normal Indent"/>
    <w:basedOn w:val="a0"/>
    <w:rsid w:val="00103EF7"/>
    <w:pPr>
      <w:ind w:left="708"/>
    </w:pPr>
  </w:style>
  <w:style w:type="paragraph" w:customStyle="1" w:styleId="11">
    <w:name w:val="Знак Знак Знак1"/>
    <w:basedOn w:val="a0"/>
    <w:rsid w:val="00667B3F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a">
    <w:name w:val="Знак Знак Знак Знак"/>
    <w:basedOn w:val="a0"/>
    <w:rsid w:val="00591B84"/>
    <w:pPr>
      <w:widowControl w:val="0"/>
      <w:numPr>
        <w:numId w:val="2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character" w:customStyle="1" w:styleId="nobrslogan2">
    <w:name w:val="nobr slogan2"/>
    <w:basedOn w:val="a1"/>
    <w:rsid w:val="002E1FC7"/>
    <w:rPr>
      <w:b/>
      <w:i/>
      <w:sz w:val="28"/>
      <w:lang w:val="en-GB" w:eastAsia="en-US" w:bidi="ar-SA"/>
    </w:rPr>
  </w:style>
  <w:style w:type="character" w:customStyle="1" w:styleId="under">
    <w:name w:val="under"/>
    <w:basedOn w:val="a1"/>
    <w:rsid w:val="002E1FC7"/>
    <w:rPr>
      <w:b/>
      <w:i/>
      <w:sz w:val="28"/>
      <w:lang w:val="en-GB" w:eastAsia="en-US" w:bidi="ar-SA"/>
    </w:rPr>
  </w:style>
  <w:style w:type="paragraph" w:customStyle="1" w:styleId="1">
    <w:name w:val="Знак Знак Знак1 Знак Знак Знак Знак Знак Знак"/>
    <w:basedOn w:val="a0"/>
    <w:rsid w:val="003111E3"/>
    <w:pPr>
      <w:widowControl w:val="0"/>
      <w:numPr>
        <w:numId w:val="3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character" w:customStyle="1" w:styleId="af4">
    <w:name w:val="Основной текст_"/>
    <w:basedOn w:val="a1"/>
    <w:link w:val="12"/>
    <w:rsid w:val="00666570"/>
    <w:rPr>
      <w:sz w:val="27"/>
      <w:szCs w:val="27"/>
      <w:lang w:bidi="ar-SA"/>
    </w:rPr>
  </w:style>
  <w:style w:type="paragraph" w:customStyle="1" w:styleId="12">
    <w:name w:val="Основной текст1"/>
    <w:basedOn w:val="a0"/>
    <w:link w:val="af4"/>
    <w:rsid w:val="00666570"/>
    <w:pPr>
      <w:shd w:val="clear" w:color="auto" w:fill="FFFFFF"/>
      <w:spacing w:after="300" w:line="317" w:lineRule="exact"/>
      <w:jc w:val="center"/>
    </w:pPr>
    <w:rPr>
      <w:sz w:val="27"/>
      <w:szCs w:val="27"/>
    </w:rPr>
  </w:style>
  <w:style w:type="paragraph" w:styleId="af5">
    <w:name w:val="Normal (Web)"/>
    <w:basedOn w:val="a0"/>
    <w:uiPriority w:val="99"/>
    <w:rsid w:val="00A80D3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7906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Знак Знак Знак1 Знак Знак Знак Знак"/>
    <w:basedOn w:val="a0"/>
    <w:rsid w:val="007906AF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Style19">
    <w:name w:val="Style19"/>
    <w:basedOn w:val="a0"/>
    <w:rsid w:val="00D03ACD"/>
    <w:pPr>
      <w:widowControl w:val="0"/>
      <w:autoSpaceDE w:val="0"/>
      <w:autoSpaceDN w:val="0"/>
      <w:adjustRightInd w:val="0"/>
      <w:spacing w:line="259" w:lineRule="exact"/>
      <w:jc w:val="center"/>
    </w:pPr>
    <w:rPr>
      <w:sz w:val="24"/>
      <w:szCs w:val="24"/>
    </w:rPr>
  </w:style>
  <w:style w:type="character" w:customStyle="1" w:styleId="FontStyle30">
    <w:name w:val="Font Style30"/>
    <w:basedOn w:val="a1"/>
    <w:rsid w:val="00D03ACD"/>
    <w:rPr>
      <w:rFonts w:ascii="Times New Roman" w:hAnsi="Times New Roman" w:cs="Times New Roman"/>
      <w:b/>
      <w:i/>
      <w:sz w:val="22"/>
      <w:szCs w:val="22"/>
      <w:lang w:val="en-GB" w:eastAsia="en-US" w:bidi="ar-SA"/>
    </w:rPr>
  </w:style>
  <w:style w:type="paragraph" w:customStyle="1" w:styleId="af6">
    <w:name w:val="Знак"/>
    <w:basedOn w:val="a0"/>
    <w:rsid w:val="004E11E1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06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729762">
                      <w:marLeft w:val="2166"/>
                      <w:marRight w:val="216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44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0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41;&#1083;&#1072;&#1085;&#1082;&#1080;\&#1041;&#1083;&#1072;&#1085;&#1082;%20&#1076;&#1083;&#1103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F867C-DDFA-48D3-B3C2-FDA20B20E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для распоряжения</Template>
  <TotalTime>6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2017-05-03T05:46:00Z</cp:lastPrinted>
  <dcterms:created xsi:type="dcterms:W3CDTF">2020-12-01T13:51:00Z</dcterms:created>
  <dcterms:modified xsi:type="dcterms:W3CDTF">2020-12-02T05:08:00Z</dcterms:modified>
</cp:coreProperties>
</file>